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罪犯张福明，男，</w:t>
      </w:r>
      <w:r>
        <w:rPr>
          <w:rFonts w:ascii="仿宋" w:hAnsi="仿宋" w:eastAsia="仿宋"/>
          <w:sz w:val="32"/>
          <w:szCs w:val="32"/>
        </w:rPr>
        <w:t>1980年5月19日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，建议对罪犯张福明减刑六个月。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5CA11DA"/>
    <w:rsid w:val="58767931"/>
    <w:rsid w:val="5EDB16B7"/>
    <w:rsid w:val="5FF64264"/>
    <w:rsid w:val="682E545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2026-02-02T09:41:05Z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